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2D7" w:rsidRDefault="004552D7" w:rsidP="004552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GODDE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4552D7" w:rsidRDefault="004552D7" w:rsidP="004552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Honiton, Devon. Merchant.</w:t>
      </w:r>
    </w:p>
    <w:p w:rsidR="004552D7" w:rsidRDefault="004552D7" w:rsidP="004552D7">
      <w:pPr>
        <w:rPr>
          <w:rFonts w:ascii="Times New Roman" w:hAnsi="Times New Roman" w:cs="Times New Roman"/>
        </w:rPr>
      </w:pPr>
    </w:p>
    <w:p w:rsidR="004552D7" w:rsidRDefault="004552D7" w:rsidP="004552D7">
      <w:pPr>
        <w:rPr>
          <w:rFonts w:ascii="Times New Roman" w:hAnsi="Times New Roman" w:cs="Times New Roman"/>
        </w:rPr>
      </w:pPr>
    </w:p>
    <w:p w:rsidR="004552D7" w:rsidRDefault="004552D7" w:rsidP="004552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Bodle</w:t>
      </w:r>
      <w:proofErr w:type="spellEnd"/>
      <w:r>
        <w:rPr>
          <w:rFonts w:ascii="Times New Roman" w:hAnsi="Times New Roman" w:cs="Times New Roman"/>
        </w:rPr>
        <w:t xml:space="preserve"> of Tiverton(q.v.) brought a plaint of debt against him.</w:t>
      </w:r>
    </w:p>
    <w:p w:rsidR="004552D7" w:rsidRDefault="004552D7" w:rsidP="004552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4552D7" w:rsidRDefault="004552D7" w:rsidP="004552D7">
      <w:pPr>
        <w:rPr>
          <w:rFonts w:ascii="Times New Roman" w:hAnsi="Times New Roman" w:cs="Times New Roman"/>
        </w:rPr>
      </w:pPr>
    </w:p>
    <w:p w:rsidR="004552D7" w:rsidRDefault="004552D7" w:rsidP="004552D7">
      <w:pPr>
        <w:rPr>
          <w:rFonts w:ascii="Times New Roman" w:hAnsi="Times New Roman" w:cs="Times New Roman"/>
        </w:rPr>
      </w:pPr>
    </w:p>
    <w:p w:rsidR="004552D7" w:rsidRDefault="004552D7" w:rsidP="004552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May 2017</w:t>
      </w:r>
    </w:p>
    <w:p w:rsidR="006B2F86" w:rsidRPr="00E71FC3" w:rsidRDefault="004552D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2D7" w:rsidRDefault="004552D7" w:rsidP="00E71FC3">
      <w:r>
        <w:separator/>
      </w:r>
    </w:p>
  </w:endnote>
  <w:endnote w:type="continuationSeparator" w:id="0">
    <w:p w:rsidR="004552D7" w:rsidRDefault="004552D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2D7" w:rsidRDefault="004552D7" w:rsidP="00E71FC3">
      <w:r>
        <w:separator/>
      </w:r>
    </w:p>
  </w:footnote>
  <w:footnote w:type="continuationSeparator" w:id="0">
    <w:p w:rsidR="004552D7" w:rsidRDefault="004552D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2D7"/>
    <w:rsid w:val="001A7C09"/>
    <w:rsid w:val="004552D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C00AC5-6FD3-4B47-BEDF-4E703A2B9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552D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2017-05-27T19:41:00Z</dcterms:created>
  <dcterms:modified xsi:type="dcterms:W3CDTF">2017-05-27T19:43:00Z</dcterms:modified>
</cp:coreProperties>
</file>